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4A8689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Simon WHITE</w:t>
      </w:r>
      <w:r>
        <w:t xml:space="preserve">   </w:t>
      </w:r>
      <w:proofErr w:type="gramStart"/>
      <w:r>
        <w:t xml:space="preserve">   (</w:t>
      </w:r>
      <w:proofErr w:type="gramEnd"/>
      <w:r>
        <w:t>fl.1506)</w:t>
      </w:r>
    </w:p>
    <w:p w14:paraId="43180412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Kingstone, Kent.</w:t>
      </w:r>
    </w:p>
    <w:p w14:paraId="0B60F943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2474733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3832A6C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1506</w:t>
      </w:r>
      <w:r>
        <w:tab/>
        <w:t>He made his Will.   (Plomer 506)</w:t>
      </w:r>
    </w:p>
    <w:p w14:paraId="79FF423B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09CB8D5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276BB6B2" w14:textId="77777777" w:rsidR="00A71414" w:rsidRDefault="00A71414" w:rsidP="00A7141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8 January 2018</w:t>
      </w:r>
    </w:p>
    <w:p w14:paraId="6F11A6AB" w14:textId="77777777" w:rsidR="006B2F86" w:rsidRPr="00E71FC3" w:rsidRDefault="00A714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A22C4" w14:textId="77777777" w:rsidR="00A71414" w:rsidRDefault="00A71414" w:rsidP="00E71FC3">
      <w:pPr>
        <w:spacing w:after="0" w:line="240" w:lineRule="auto"/>
      </w:pPr>
      <w:r>
        <w:separator/>
      </w:r>
    </w:p>
  </w:endnote>
  <w:endnote w:type="continuationSeparator" w:id="0">
    <w:p w14:paraId="540DE8F5" w14:textId="77777777" w:rsidR="00A71414" w:rsidRDefault="00A714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B408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3EBDB" w14:textId="77777777" w:rsidR="00A71414" w:rsidRDefault="00A71414" w:rsidP="00E71FC3">
      <w:pPr>
        <w:spacing w:after="0" w:line="240" w:lineRule="auto"/>
      </w:pPr>
      <w:r>
        <w:separator/>
      </w:r>
    </w:p>
  </w:footnote>
  <w:footnote w:type="continuationSeparator" w:id="0">
    <w:p w14:paraId="786D0C63" w14:textId="77777777" w:rsidR="00A71414" w:rsidRDefault="00A714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414"/>
    <w:rsid w:val="001A7C09"/>
    <w:rsid w:val="00577BD5"/>
    <w:rsid w:val="00656CBA"/>
    <w:rsid w:val="006A1F77"/>
    <w:rsid w:val="00733BE7"/>
    <w:rsid w:val="00A714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AC073"/>
  <w15:chartTrackingRefBased/>
  <w15:docId w15:val="{DDE1C98F-B5EE-407A-BDCD-DF613CA9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2018-02-03T13:58:00Z</dcterms:created>
  <dcterms:modified xsi:type="dcterms:W3CDTF">2018-02-03T13:59:00Z</dcterms:modified>
</cp:coreProperties>
</file>